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E8320C" w14:textId="0EF8D199" w:rsidR="00D134A6" w:rsidRPr="0084584C" w:rsidRDefault="00D134A6" w:rsidP="00D7300F">
      <w:pPr>
        <w:spacing w:before="0" w:after="0" w:line="288" w:lineRule="auto"/>
        <w:ind w:firstLine="709"/>
        <w:jc w:val="center"/>
        <w:rPr>
          <w:b/>
        </w:rPr>
      </w:pPr>
      <w:r w:rsidRPr="0084584C">
        <w:rPr>
          <w:b/>
        </w:rPr>
        <w:t>ИНФОРМАЦИЯ ЗА ЗНАЧИМИ СОЦИАЛНО-ИКОНОМИЧЕСКИ ПРОЕКТИ,</w:t>
      </w:r>
    </w:p>
    <w:p w14:paraId="15D50327" w14:textId="7A8D8D61" w:rsidR="00D134A6" w:rsidRPr="0084584C" w:rsidRDefault="00D134A6" w:rsidP="00D7300F">
      <w:pPr>
        <w:spacing w:before="0" w:after="0" w:line="288" w:lineRule="auto"/>
        <w:jc w:val="center"/>
        <w:rPr>
          <w:b/>
        </w:rPr>
      </w:pPr>
      <w:r w:rsidRPr="0084584C">
        <w:rPr>
          <w:b/>
        </w:rPr>
        <w:t>ИЗПЪЛНЯВАНИ Н</w:t>
      </w:r>
      <w:r w:rsidR="00D7300F">
        <w:rPr>
          <w:b/>
        </w:rPr>
        <w:t xml:space="preserve">А ТЕРИТОРИЯТА НА </w:t>
      </w:r>
      <w:r w:rsidR="00D7300F" w:rsidRPr="00D7300F">
        <w:rPr>
          <w:b/>
          <w:u w:val="single"/>
        </w:rPr>
        <w:t>ОБЩИНА ЕЛХОВО</w:t>
      </w:r>
      <w:r w:rsidR="00D7300F">
        <w:rPr>
          <w:b/>
        </w:rPr>
        <w:t>, ОБЛАСТ ЯМБОЛ</w:t>
      </w:r>
      <w:r w:rsidRPr="0084584C">
        <w:rPr>
          <w:b/>
        </w:rPr>
        <w:t xml:space="preserve"> ПРЕЗ 2020 г.,</w:t>
      </w:r>
    </w:p>
    <w:p w14:paraId="3501985E" w14:textId="1D70EE04" w:rsidR="00D134A6" w:rsidRDefault="00D134A6" w:rsidP="00D7300F">
      <w:pPr>
        <w:spacing w:before="0" w:after="0" w:line="288" w:lineRule="auto"/>
        <w:jc w:val="center"/>
        <w:rPr>
          <w:b/>
        </w:rPr>
      </w:pPr>
      <w:r w:rsidRPr="0084584C">
        <w:rPr>
          <w:b/>
        </w:rPr>
        <w:t>ФИНАНСИРАНИ  ОТ ДРУГИ ФИНАНСОВИ ИЗТОЧНИЦИ ИЗВЪН ТЕЗИ ПО ОПЕРАТИВНИТЕ ПРОГРАМИ</w:t>
      </w:r>
    </w:p>
    <w:p w14:paraId="1067D3A4" w14:textId="77777777" w:rsidR="00D7300F" w:rsidRPr="0084584C" w:rsidRDefault="00D7300F" w:rsidP="00D7300F">
      <w:pPr>
        <w:spacing w:before="0" w:after="0" w:line="240" w:lineRule="auto"/>
        <w:jc w:val="center"/>
        <w:rPr>
          <w:b/>
        </w:rPr>
      </w:pPr>
    </w:p>
    <w:tbl>
      <w:tblPr>
        <w:tblW w:w="53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5"/>
        <w:gridCol w:w="3248"/>
        <w:gridCol w:w="2127"/>
        <w:gridCol w:w="2409"/>
        <w:gridCol w:w="2270"/>
        <w:gridCol w:w="1761"/>
        <w:gridCol w:w="1762"/>
      </w:tblGrid>
      <w:tr w:rsidR="00D134A6" w:rsidRPr="0084584C" w14:paraId="0A0C6583" w14:textId="77777777" w:rsidTr="00215751">
        <w:tc>
          <w:tcPr>
            <w:tcW w:w="2275" w:type="dxa"/>
            <w:shd w:val="clear" w:color="auto" w:fill="auto"/>
          </w:tcPr>
          <w:p w14:paraId="193F3075" w14:textId="77777777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>Наименование на източника на финансиране и съответната програма</w:t>
            </w:r>
          </w:p>
          <w:p w14:paraId="2832B7F8" w14:textId="77777777" w:rsidR="00D134A6" w:rsidRPr="0084584C" w:rsidRDefault="00D134A6" w:rsidP="00D134A6">
            <w:pPr>
              <w:spacing w:line="240" w:lineRule="auto"/>
            </w:pPr>
          </w:p>
        </w:tc>
        <w:tc>
          <w:tcPr>
            <w:tcW w:w="3248" w:type="dxa"/>
            <w:shd w:val="clear" w:color="auto" w:fill="auto"/>
          </w:tcPr>
          <w:p w14:paraId="3CC8792A" w14:textId="77777777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>Наименование на проекта</w:t>
            </w:r>
          </w:p>
        </w:tc>
        <w:tc>
          <w:tcPr>
            <w:tcW w:w="2127" w:type="dxa"/>
            <w:shd w:val="clear" w:color="auto" w:fill="auto"/>
          </w:tcPr>
          <w:p w14:paraId="71DD1274" w14:textId="77777777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>Бенефициент</w:t>
            </w:r>
          </w:p>
          <w:p w14:paraId="4919CFF2" w14:textId="77777777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>(</w:t>
            </w:r>
            <w:r w:rsidRPr="0084584C">
              <w:rPr>
                <w:b/>
                <w:sz w:val="22"/>
                <w:szCs w:val="22"/>
              </w:rPr>
              <w:t>наименование, местонахождение)</w:t>
            </w:r>
          </w:p>
        </w:tc>
        <w:tc>
          <w:tcPr>
            <w:tcW w:w="2409" w:type="dxa"/>
            <w:shd w:val="clear" w:color="auto" w:fill="auto"/>
          </w:tcPr>
          <w:p w14:paraId="7E4B4EA7" w14:textId="77777777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 xml:space="preserve">Въздействие (резултати) от извършените по проекта дейности за местното развитие </w:t>
            </w:r>
          </w:p>
        </w:tc>
        <w:tc>
          <w:tcPr>
            <w:tcW w:w="2270" w:type="dxa"/>
            <w:shd w:val="clear" w:color="auto" w:fill="auto"/>
          </w:tcPr>
          <w:p w14:paraId="2A155168" w14:textId="77777777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>Статус на проекта</w:t>
            </w:r>
          </w:p>
          <w:p w14:paraId="637C916F" w14:textId="1064B318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>(приключил, в процес на изпълнение през 2020 г.)</w:t>
            </w:r>
          </w:p>
        </w:tc>
        <w:tc>
          <w:tcPr>
            <w:tcW w:w="1761" w:type="dxa"/>
            <w:shd w:val="clear" w:color="auto" w:fill="auto"/>
          </w:tcPr>
          <w:p w14:paraId="3CE428B7" w14:textId="12B021D5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>Общ размер на договорените средства</w:t>
            </w:r>
          </w:p>
        </w:tc>
        <w:tc>
          <w:tcPr>
            <w:tcW w:w="1762" w:type="dxa"/>
            <w:shd w:val="clear" w:color="auto" w:fill="auto"/>
          </w:tcPr>
          <w:p w14:paraId="17FAC2B5" w14:textId="77777777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>Изплатени средства</w:t>
            </w:r>
          </w:p>
        </w:tc>
      </w:tr>
      <w:tr w:rsidR="00D134A6" w:rsidRPr="0084584C" w14:paraId="5193C8CF" w14:textId="77777777" w:rsidTr="00215751">
        <w:tc>
          <w:tcPr>
            <w:tcW w:w="2275" w:type="dxa"/>
            <w:shd w:val="clear" w:color="auto" w:fill="auto"/>
          </w:tcPr>
          <w:p w14:paraId="189EF835" w14:textId="71811CF1" w:rsidR="00D134A6" w:rsidRPr="00D334E9" w:rsidRDefault="00D334E9" w:rsidP="00D334E9">
            <w:pPr>
              <w:spacing w:line="240" w:lineRule="auto"/>
              <w:ind w:firstLine="0"/>
              <w:rPr>
                <w:b/>
              </w:rPr>
            </w:pPr>
            <w:r w:rsidRPr="00D334E9">
              <w:rPr>
                <w:b/>
              </w:rPr>
              <w:t>Целева субсидия за капиталови разходи</w:t>
            </w:r>
          </w:p>
        </w:tc>
        <w:tc>
          <w:tcPr>
            <w:tcW w:w="3248" w:type="dxa"/>
            <w:shd w:val="clear" w:color="auto" w:fill="auto"/>
          </w:tcPr>
          <w:p w14:paraId="3672007E" w14:textId="1ACC7638" w:rsidR="00D134A6" w:rsidRDefault="005F0C27" w:rsidP="00A554BD">
            <w:pPr>
              <w:spacing w:before="0" w:after="0" w:line="240" w:lineRule="auto"/>
              <w:ind w:firstLine="0"/>
            </w:pPr>
            <w:r>
              <w:t>Реконструкция</w:t>
            </w:r>
            <w:r w:rsidR="00A554BD">
              <w:t xml:space="preserve"> </w:t>
            </w:r>
            <w:r w:rsidR="00D334E9">
              <w:t>водопровод в град Елхово – ул.</w:t>
            </w:r>
            <w:r w:rsidR="00A554BD">
              <w:t xml:space="preserve"> </w:t>
            </w:r>
            <w:r w:rsidR="00D334E9">
              <w:t>„Вардар“</w:t>
            </w:r>
          </w:p>
          <w:p w14:paraId="43B7A1D2" w14:textId="77777777" w:rsidR="00D334E9" w:rsidRDefault="00D334E9" w:rsidP="00A554BD">
            <w:pPr>
              <w:spacing w:before="0" w:after="0" w:line="240" w:lineRule="auto"/>
              <w:ind w:firstLine="0"/>
              <w:jc w:val="both"/>
            </w:pPr>
            <w:r>
              <w:t xml:space="preserve">В участъка от </w:t>
            </w:r>
          </w:p>
          <w:p w14:paraId="44884D6B" w14:textId="6CE8B0E3" w:rsidR="00D334E9" w:rsidRDefault="00A554BD" w:rsidP="00A554BD">
            <w:pPr>
              <w:spacing w:before="0" w:after="0" w:line="240" w:lineRule="auto"/>
              <w:ind w:firstLine="0"/>
            </w:pPr>
            <w:r>
              <w:t>у</w:t>
            </w:r>
            <w:r w:rsidR="00D334E9">
              <w:t>л. „Царибродска“ до</w:t>
            </w:r>
          </w:p>
          <w:p w14:paraId="06E84A31" w14:textId="77777777" w:rsidR="00A554BD" w:rsidRDefault="00A554BD" w:rsidP="00A554BD">
            <w:pPr>
              <w:spacing w:before="0" w:after="0" w:line="240" w:lineRule="auto"/>
              <w:ind w:firstLine="0"/>
            </w:pPr>
            <w:r>
              <w:t>у</w:t>
            </w:r>
            <w:r w:rsidR="00D334E9">
              <w:t xml:space="preserve">л. „Търговска“ и от </w:t>
            </w:r>
          </w:p>
          <w:p w14:paraId="0C41EBC1" w14:textId="77777777" w:rsidR="00A554BD" w:rsidRDefault="00D334E9" w:rsidP="00A554BD">
            <w:pPr>
              <w:spacing w:before="0" w:after="0" w:line="240" w:lineRule="auto"/>
              <w:ind w:firstLine="0"/>
            </w:pPr>
            <w:r>
              <w:t xml:space="preserve">ул. „Търговска“ до </w:t>
            </w:r>
          </w:p>
          <w:p w14:paraId="7D91213A" w14:textId="1872EEDA" w:rsidR="00D334E9" w:rsidRDefault="00D334E9" w:rsidP="00A554BD">
            <w:pPr>
              <w:spacing w:before="0" w:after="0" w:line="240" w:lineRule="auto"/>
              <w:ind w:firstLine="0"/>
            </w:pPr>
            <w:r>
              <w:t>ул. Ж. Петков“;</w:t>
            </w:r>
          </w:p>
          <w:p w14:paraId="1C4DA193" w14:textId="53314169" w:rsidR="00A554BD" w:rsidRDefault="00A554BD" w:rsidP="00A554BD">
            <w:pPr>
              <w:spacing w:before="0" w:after="0" w:line="240" w:lineRule="auto"/>
              <w:ind w:firstLine="0"/>
            </w:pPr>
            <w:r>
              <w:t>у</w:t>
            </w:r>
            <w:r w:rsidR="00D334E9">
              <w:t xml:space="preserve">л. „Ж. Петков в участъка от ул. „Ал. Стамболийски“ до </w:t>
            </w:r>
          </w:p>
          <w:p w14:paraId="4663A278" w14:textId="555F4F16" w:rsidR="00A554BD" w:rsidRDefault="00A554BD" w:rsidP="00A554BD">
            <w:pPr>
              <w:spacing w:before="0" w:after="0" w:line="240" w:lineRule="auto"/>
              <w:ind w:firstLine="0"/>
            </w:pPr>
            <w:r>
              <w:t>ул. „Вардар“; ул. „Асен Златаров“ в участъка от ул. „Ал. Стамболийски“ до</w:t>
            </w:r>
          </w:p>
          <w:p w14:paraId="25A4C3C6" w14:textId="693C3900" w:rsidR="00D334E9" w:rsidRPr="0084584C" w:rsidRDefault="00D334E9" w:rsidP="00A554BD">
            <w:pPr>
              <w:spacing w:before="0" w:after="0" w:line="240" w:lineRule="auto"/>
              <w:ind w:firstLine="0"/>
            </w:pPr>
            <w:r>
              <w:t>ул. „П. Хилендарски“ и от ул. „Вардар“ до ул. „Марица“</w:t>
            </w:r>
          </w:p>
        </w:tc>
        <w:tc>
          <w:tcPr>
            <w:tcW w:w="2127" w:type="dxa"/>
            <w:shd w:val="clear" w:color="auto" w:fill="auto"/>
          </w:tcPr>
          <w:p w14:paraId="3CF75773" w14:textId="255457E8" w:rsidR="00D134A6" w:rsidRPr="0084584C" w:rsidRDefault="00D334E9" w:rsidP="002A5A47">
            <w:pPr>
              <w:spacing w:line="240" w:lineRule="auto"/>
              <w:ind w:firstLine="34"/>
            </w:pPr>
            <w:r>
              <w:t>Община Елхово</w:t>
            </w:r>
          </w:p>
        </w:tc>
        <w:tc>
          <w:tcPr>
            <w:tcW w:w="2409" w:type="dxa"/>
            <w:shd w:val="clear" w:color="auto" w:fill="auto"/>
          </w:tcPr>
          <w:p w14:paraId="77E2AC6B" w14:textId="7DDF72F4" w:rsidR="00D134A6" w:rsidRPr="0084584C" w:rsidRDefault="00D334E9" w:rsidP="002A5A47">
            <w:pPr>
              <w:spacing w:line="240" w:lineRule="auto"/>
              <w:ind w:firstLine="0"/>
            </w:pPr>
            <w:r>
              <w:t xml:space="preserve">Подобряване достъпа до качествена водоснабдителна инфраструктура, предотвратяване и намаляване на риска за човешкото здраве и околната среда при оптимално използване на водните ресурси. Минимизиране на загубите при пренос и </w:t>
            </w:r>
            <w:proofErr w:type="spellStart"/>
            <w:r>
              <w:t>водопотребление</w:t>
            </w:r>
            <w:proofErr w:type="spellEnd"/>
            <w:r w:rsidR="0022726E">
              <w:t>.</w:t>
            </w:r>
          </w:p>
        </w:tc>
        <w:tc>
          <w:tcPr>
            <w:tcW w:w="2270" w:type="dxa"/>
            <w:shd w:val="clear" w:color="auto" w:fill="auto"/>
          </w:tcPr>
          <w:p w14:paraId="4DFD7650" w14:textId="2EA52038" w:rsidR="00D134A6" w:rsidRPr="006046E1" w:rsidRDefault="00D334E9" w:rsidP="002A5A47">
            <w:pPr>
              <w:spacing w:line="240" w:lineRule="auto"/>
              <w:ind w:firstLine="0"/>
            </w:pPr>
            <w:r w:rsidRPr="006046E1">
              <w:t xml:space="preserve">В процес на изпълнение през 2020 г. </w:t>
            </w:r>
          </w:p>
        </w:tc>
        <w:tc>
          <w:tcPr>
            <w:tcW w:w="1761" w:type="dxa"/>
            <w:shd w:val="clear" w:color="auto" w:fill="auto"/>
          </w:tcPr>
          <w:p w14:paraId="0FB0B534" w14:textId="7A5FF9BE" w:rsidR="00D134A6" w:rsidRPr="0084584C" w:rsidRDefault="00D334E9" w:rsidP="002A5A47">
            <w:pPr>
              <w:spacing w:line="240" w:lineRule="auto"/>
              <w:ind w:firstLine="88"/>
            </w:pPr>
            <w:r>
              <w:t>526 630,57 лв.</w:t>
            </w:r>
          </w:p>
        </w:tc>
        <w:tc>
          <w:tcPr>
            <w:tcW w:w="1762" w:type="dxa"/>
            <w:shd w:val="clear" w:color="auto" w:fill="auto"/>
          </w:tcPr>
          <w:p w14:paraId="09245314" w14:textId="470387F8" w:rsidR="00D134A6" w:rsidRPr="0084584C" w:rsidRDefault="00D334E9" w:rsidP="002A5A47">
            <w:pPr>
              <w:spacing w:line="240" w:lineRule="auto"/>
              <w:ind w:firstLine="0"/>
            </w:pPr>
            <w:r>
              <w:t>526 630,57 лв.</w:t>
            </w:r>
          </w:p>
        </w:tc>
      </w:tr>
    </w:tbl>
    <w:p w14:paraId="25A9180A" w14:textId="282AA6AF" w:rsidR="00D134A6" w:rsidRPr="0084584C" w:rsidRDefault="00D134A6" w:rsidP="00D134A6">
      <w:pPr>
        <w:spacing w:before="0" w:after="0" w:line="240" w:lineRule="auto"/>
        <w:ind w:firstLine="0"/>
      </w:pPr>
      <w:bookmarkStart w:id="0" w:name="_GoBack"/>
      <w:bookmarkEnd w:id="0"/>
    </w:p>
    <w:sectPr w:rsidR="00D134A6" w:rsidRPr="0084584C" w:rsidSect="00D134A6">
      <w:headerReference w:type="default" r:id="rId8"/>
      <w:footerReference w:type="default" r:id="rId9"/>
      <w:footerReference w:type="first" r:id="rId10"/>
      <w:pgSz w:w="16838" w:h="11906" w:orient="landscape" w:code="9"/>
      <w:pgMar w:top="1701" w:right="1446" w:bottom="1134" w:left="567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B2A792" w14:textId="77777777" w:rsidR="0087384B" w:rsidRDefault="0087384B">
      <w:r>
        <w:separator/>
      </w:r>
    </w:p>
  </w:endnote>
  <w:endnote w:type="continuationSeparator" w:id="0">
    <w:p w14:paraId="0CCA67FE" w14:textId="77777777" w:rsidR="0087384B" w:rsidRDefault="00873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AFFD3" w14:textId="499010DE" w:rsidR="00776B70" w:rsidRPr="00D134A6" w:rsidRDefault="00776B70" w:rsidP="00D134A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4CDDB8" w14:textId="77777777" w:rsidR="00847255" w:rsidRPr="00A503EB" w:rsidRDefault="00847255" w:rsidP="00847255">
    <w:pPr>
      <w:pStyle w:val="a5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proofErr w:type="gramStart"/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1BE2A1C1" w14:textId="77777777" w:rsidR="00847255" w:rsidRDefault="00847255" w:rsidP="00847255">
    <w:pPr>
      <w:pStyle w:val="a5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a7"/>
        <w:sz w:val="20"/>
        <w:szCs w:val="20"/>
        <w:lang w:val="en-US"/>
      </w:rPr>
      <w:t xml:space="preserve"> </w:t>
    </w:r>
    <w:r w:rsidRPr="004D67CA">
      <w:t>e-</w:t>
    </w:r>
    <w:proofErr w:type="spellStart"/>
    <w:r w:rsidRPr="004D67CA">
      <w:t>mail</w:t>
    </w:r>
    <w:proofErr w:type="spellEnd"/>
    <w:r w:rsidRPr="004D67CA">
      <w:t>: e-mrrb@mrrb.government.bg</w:t>
    </w:r>
  </w:p>
  <w:p w14:paraId="60642EA5" w14:textId="77777777" w:rsidR="00847255" w:rsidRPr="004D67CA" w:rsidRDefault="0087384B" w:rsidP="00306167">
    <w:pPr>
      <w:pStyle w:val="a5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F3165E" w14:textId="77777777" w:rsidR="0087384B" w:rsidRDefault="0087384B">
      <w:r>
        <w:separator/>
      </w:r>
    </w:p>
  </w:footnote>
  <w:footnote w:type="continuationSeparator" w:id="0">
    <w:p w14:paraId="301C573A" w14:textId="77777777" w:rsidR="0087384B" w:rsidRDefault="008738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372D1C" w14:textId="77777777" w:rsidR="00D134A6" w:rsidRPr="00D134A6" w:rsidRDefault="00D134A6" w:rsidP="00D134A6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6C0257"/>
    <w:multiLevelType w:val="hybridMultilevel"/>
    <w:tmpl w:val="33606B1A"/>
    <w:lvl w:ilvl="0" w:tplc="BDC241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3C036FB"/>
    <w:multiLevelType w:val="hybridMultilevel"/>
    <w:tmpl w:val="18FE2AF4"/>
    <w:lvl w:ilvl="0" w:tplc="D21C35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4FA5444"/>
    <w:multiLevelType w:val="hybridMultilevel"/>
    <w:tmpl w:val="2D2411CA"/>
    <w:lvl w:ilvl="0" w:tplc="61F8F0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4CB07BC"/>
    <w:multiLevelType w:val="hybridMultilevel"/>
    <w:tmpl w:val="7AA0EEA4"/>
    <w:lvl w:ilvl="0" w:tplc="CEFC1C86">
      <w:start w:val="1"/>
      <w:numFmt w:val="decimal"/>
      <w:lvlText w:val="%1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75841600"/>
    <w:multiLevelType w:val="hybridMultilevel"/>
    <w:tmpl w:val="1D5E18AE"/>
    <w:lvl w:ilvl="0" w:tplc="F5D23C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BAD74B7"/>
    <w:multiLevelType w:val="hybridMultilevel"/>
    <w:tmpl w:val="C7C447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96D"/>
    <w:rsid w:val="00001C33"/>
    <w:rsid w:val="00011EAB"/>
    <w:rsid w:val="00017451"/>
    <w:rsid w:val="00021EFE"/>
    <w:rsid w:val="00023F0A"/>
    <w:rsid w:val="00032511"/>
    <w:rsid w:val="00055F2A"/>
    <w:rsid w:val="00056E75"/>
    <w:rsid w:val="00062672"/>
    <w:rsid w:val="00070D36"/>
    <w:rsid w:val="00081482"/>
    <w:rsid w:val="0008513C"/>
    <w:rsid w:val="0008612E"/>
    <w:rsid w:val="00091597"/>
    <w:rsid w:val="000919EC"/>
    <w:rsid w:val="000955CB"/>
    <w:rsid w:val="000A5F38"/>
    <w:rsid w:val="000C3B8C"/>
    <w:rsid w:val="000C778F"/>
    <w:rsid w:val="000C7E75"/>
    <w:rsid w:val="000D7106"/>
    <w:rsid w:val="001170E0"/>
    <w:rsid w:val="00120D09"/>
    <w:rsid w:val="00122688"/>
    <w:rsid w:val="00122F34"/>
    <w:rsid w:val="00127EED"/>
    <w:rsid w:val="00140231"/>
    <w:rsid w:val="00142245"/>
    <w:rsid w:val="00145E77"/>
    <w:rsid w:val="001468C9"/>
    <w:rsid w:val="00146ABA"/>
    <w:rsid w:val="00153F0D"/>
    <w:rsid w:val="00165FA8"/>
    <w:rsid w:val="00166203"/>
    <w:rsid w:val="00190135"/>
    <w:rsid w:val="00195B56"/>
    <w:rsid w:val="001A5B9C"/>
    <w:rsid w:val="001D1CAD"/>
    <w:rsid w:val="001D2F56"/>
    <w:rsid w:val="001E0F7F"/>
    <w:rsid w:val="001E1860"/>
    <w:rsid w:val="001F3012"/>
    <w:rsid w:val="001F30E8"/>
    <w:rsid w:val="001F550E"/>
    <w:rsid w:val="002009B3"/>
    <w:rsid w:val="00200F01"/>
    <w:rsid w:val="00215751"/>
    <w:rsid w:val="00223BF9"/>
    <w:rsid w:val="0022726E"/>
    <w:rsid w:val="00230ABE"/>
    <w:rsid w:val="002344B6"/>
    <w:rsid w:val="002414DF"/>
    <w:rsid w:val="00246101"/>
    <w:rsid w:val="002566D6"/>
    <w:rsid w:val="002644F7"/>
    <w:rsid w:val="0026490C"/>
    <w:rsid w:val="00272B22"/>
    <w:rsid w:val="00274294"/>
    <w:rsid w:val="002839A8"/>
    <w:rsid w:val="00290E1D"/>
    <w:rsid w:val="002A5A47"/>
    <w:rsid w:val="002A7C46"/>
    <w:rsid w:val="002B3619"/>
    <w:rsid w:val="002C5369"/>
    <w:rsid w:val="002E1186"/>
    <w:rsid w:val="002E2B51"/>
    <w:rsid w:val="002E3507"/>
    <w:rsid w:val="002F1CBE"/>
    <w:rsid w:val="00306167"/>
    <w:rsid w:val="00322AD7"/>
    <w:rsid w:val="003312DA"/>
    <w:rsid w:val="00333C7E"/>
    <w:rsid w:val="00336642"/>
    <w:rsid w:val="0035704D"/>
    <w:rsid w:val="003620AA"/>
    <w:rsid w:val="003622CA"/>
    <w:rsid w:val="003631C7"/>
    <w:rsid w:val="003736FE"/>
    <w:rsid w:val="003758CB"/>
    <w:rsid w:val="0037679B"/>
    <w:rsid w:val="003A6129"/>
    <w:rsid w:val="003B01AF"/>
    <w:rsid w:val="003B5485"/>
    <w:rsid w:val="003B6ACB"/>
    <w:rsid w:val="004105EC"/>
    <w:rsid w:val="00411956"/>
    <w:rsid w:val="0041296D"/>
    <w:rsid w:val="00434545"/>
    <w:rsid w:val="00442A23"/>
    <w:rsid w:val="00445216"/>
    <w:rsid w:val="00447A28"/>
    <w:rsid w:val="00457358"/>
    <w:rsid w:val="00475D52"/>
    <w:rsid w:val="00482F87"/>
    <w:rsid w:val="00484DCF"/>
    <w:rsid w:val="00485EC5"/>
    <w:rsid w:val="0049182A"/>
    <w:rsid w:val="00493008"/>
    <w:rsid w:val="00495290"/>
    <w:rsid w:val="004956B7"/>
    <w:rsid w:val="00497E32"/>
    <w:rsid w:val="004A6D4E"/>
    <w:rsid w:val="004B58CA"/>
    <w:rsid w:val="004B6CDA"/>
    <w:rsid w:val="004C46C8"/>
    <w:rsid w:val="004C7CCF"/>
    <w:rsid w:val="004D3532"/>
    <w:rsid w:val="004D3B57"/>
    <w:rsid w:val="004D49C2"/>
    <w:rsid w:val="004D67CA"/>
    <w:rsid w:val="004E21D1"/>
    <w:rsid w:val="005043C7"/>
    <w:rsid w:val="00522E2B"/>
    <w:rsid w:val="00540542"/>
    <w:rsid w:val="00551210"/>
    <w:rsid w:val="00564868"/>
    <w:rsid w:val="00564A1E"/>
    <w:rsid w:val="00572029"/>
    <w:rsid w:val="005749B0"/>
    <w:rsid w:val="00574CD1"/>
    <w:rsid w:val="00584133"/>
    <w:rsid w:val="005860F1"/>
    <w:rsid w:val="00592061"/>
    <w:rsid w:val="00593A99"/>
    <w:rsid w:val="00593B9C"/>
    <w:rsid w:val="00594D1E"/>
    <w:rsid w:val="00597130"/>
    <w:rsid w:val="005A4C22"/>
    <w:rsid w:val="005C3210"/>
    <w:rsid w:val="005C75AB"/>
    <w:rsid w:val="005D2EEA"/>
    <w:rsid w:val="005D6332"/>
    <w:rsid w:val="005E35D0"/>
    <w:rsid w:val="005F0C27"/>
    <w:rsid w:val="005F0FEA"/>
    <w:rsid w:val="006046E1"/>
    <w:rsid w:val="00636A29"/>
    <w:rsid w:val="006552CC"/>
    <w:rsid w:val="006665A9"/>
    <w:rsid w:val="00680093"/>
    <w:rsid w:val="00680F62"/>
    <w:rsid w:val="00682E20"/>
    <w:rsid w:val="006913AF"/>
    <w:rsid w:val="006B7259"/>
    <w:rsid w:val="006B7F91"/>
    <w:rsid w:val="006C03A0"/>
    <w:rsid w:val="006C3932"/>
    <w:rsid w:val="006D33C5"/>
    <w:rsid w:val="006E4577"/>
    <w:rsid w:val="006E712C"/>
    <w:rsid w:val="006F0B70"/>
    <w:rsid w:val="006F5902"/>
    <w:rsid w:val="00701B7B"/>
    <w:rsid w:val="007108C9"/>
    <w:rsid w:val="00710C77"/>
    <w:rsid w:val="00714091"/>
    <w:rsid w:val="0073513A"/>
    <w:rsid w:val="00740F73"/>
    <w:rsid w:val="0074306C"/>
    <w:rsid w:val="00743A4F"/>
    <w:rsid w:val="00744568"/>
    <w:rsid w:val="0074738A"/>
    <w:rsid w:val="007473E6"/>
    <w:rsid w:val="007508D2"/>
    <w:rsid w:val="00766AF9"/>
    <w:rsid w:val="00773444"/>
    <w:rsid w:val="00776B70"/>
    <w:rsid w:val="007903ED"/>
    <w:rsid w:val="007A26D0"/>
    <w:rsid w:val="007A27FB"/>
    <w:rsid w:val="007B0E7A"/>
    <w:rsid w:val="007B505A"/>
    <w:rsid w:val="007C0D99"/>
    <w:rsid w:val="007D1D61"/>
    <w:rsid w:val="007D4C7A"/>
    <w:rsid w:val="007E1675"/>
    <w:rsid w:val="007F17D1"/>
    <w:rsid w:val="007F22B8"/>
    <w:rsid w:val="00821983"/>
    <w:rsid w:val="00823566"/>
    <w:rsid w:val="008373A4"/>
    <w:rsid w:val="0084584C"/>
    <w:rsid w:val="00847255"/>
    <w:rsid w:val="00863552"/>
    <w:rsid w:val="00870FEA"/>
    <w:rsid w:val="0087384B"/>
    <w:rsid w:val="0087415D"/>
    <w:rsid w:val="00883DAD"/>
    <w:rsid w:val="008A433B"/>
    <w:rsid w:val="008B0255"/>
    <w:rsid w:val="008E3CC5"/>
    <w:rsid w:val="00912CD2"/>
    <w:rsid w:val="0091547C"/>
    <w:rsid w:val="0091731D"/>
    <w:rsid w:val="00917D1E"/>
    <w:rsid w:val="009207DD"/>
    <w:rsid w:val="009266E4"/>
    <w:rsid w:val="00933D4F"/>
    <w:rsid w:val="00945767"/>
    <w:rsid w:val="009648D2"/>
    <w:rsid w:val="009710D6"/>
    <w:rsid w:val="0098299E"/>
    <w:rsid w:val="009875B7"/>
    <w:rsid w:val="00991FBE"/>
    <w:rsid w:val="009979B1"/>
    <w:rsid w:val="009C00DA"/>
    <w:rsid w:val="009D0649"/>
    <w:rsid w:val="009E2D15"/>
    <w:rsid w:val="009F699D"/>
    <w:rsid w:val="00A13E81"/>
    <w:rsid w:val="00A1592E"/>
    <w:rsid w:val="00A30124"/>
    <w:rsid w:val="00A3041D"/>
    <w:rsid w:val="00A30D86"/>
    <w:rsid w:val="00A31340"/>
    <w:rsid w:val="00A370D6"/>
    <w:rsid w:val="00A3725B"/>
    <w:rsid w:val="00A43A6A"/>
    <w:rsid w:val="00A501D7"/>
    <w:rsid w:val="00A503EB"/>
    <w:rsid w:val="00A53545"/>
    <w:rsid w:val="00A554BD"/>
    <w:rsid w:val="00A56504"/>
    <w:rsid w:val="00A72113"/>
    <w:rsid w:val="00A74520"/>
    <w:rsid w:val="00A86CE8"/>
    <w:rsid w:val="00A9233E"/>
    <w:rsid w:val="00A9432C"/>
    <w:rsid w:val="00AA0F2A"/>
    <w:rsid w:val="00AA1A78"/>
    <w:rsid w:val="00AA5C91"/>
    <w:rsid w:val="00AA6090"/>
    <w:rsid w:val="00AB673B"/>
    <w:rsid w:val="00AD1A6C"/>
    <w:rsid w:val="00AE4733"/>
    <w:rsid w:val="00AE6919"/>
    <w:rsid w:val="00AF06F4"/>
    <w:rsid w:val="00AF588D"/>
    <w:rsid w:val="00B25E5C"/>
    <w:rsid w:val="00B273AC"/>
    <w:rsid w:val="00B3592C"/>
    <w:rsid w:val="00B66546"/>
    <w:rsid w:val="00B7444F"/>
    <w:rsid w:val="00B850A5"/>
    <w:rsid w:val="00BA5694"/>
    <w:rsid w:val="00BA7270"/>
    <w:rsid w:val="00BA7485"/>
    <w:rsid w:val="00BA7B65"/>
    <w:rsid w:val="00BB441E"/>
    <w:rsid w:val="00BC12BD"/>
    <w:rsid w:val="00BC2ACB"/>
    <w:rsid w:val="00BC7BE3"/>
    <w:rsid w:val="00BD00B3"/>
    <w:rsid w:val="00BD278F"/>
    <w:rsid w:val="00BE3428"/>
    <w:rsid w:val="00BF0F31"/>
    <w:rsid w:val="00BF0F95"/>
    <w:rsid w:val="00BF1C66"/>
    <w:rsid w:val="00BF39BB"/>
    <w:rsid w:val="00C00709"/>
    <w:rsid w:val="00C12762"/>
    <w:rsid w:val="00C25530"/>
    <w:rsid w:val="00C43DBF"/>
    <w:rsid w:val="00C455C8"/>
    <w:rsid w:val="00C60E66"/>
    <w:rsid w:val="00C633B0"/>
    <w:rsid w:val="00C731C5"/>
    <w:rsid w:val="00C749EC"/>
    <w:rsid w:val="00C813AC"/>
    <w:rsid w:val="00C90AE0"/>
    <w:rsid w:val="00CA7907"/>
    <w:rsid w:val="00CC108B"/>
    <w:rsid w:val="00CC1BA6"/>
    <w:rsid w:val="00CC5AC8"/>
    <w:rsid w:val="00CE4149"/>
    <w:rsid w:val="00CE499A"/>
    <w:rsid w:val="00CF3216"/>
    <w:rsid w:val="00D03BE0"/>
    <w:rsid w:val="00D134A6"/>
    <w:rsid w:val="00D13E3B"/>
    <w:rsid w:val="00D334E9"/>
    <w:rsid w:val="00D3393A"/>
    <w:rsid w:val="00D34E68"/>
    <w:rsid w:val="00D42E58"/>
    <w:rsid w:val="00D47069"/>
    <w:rsid w:val="00D6371C"/>
    <w:rsid w:val="00D71DF1"/>
    <w:rsid w:val="00D7300F"/>
    <w:rsid w:val="00D744B9"/>
    <w:rsid w:val="00D85E64"/>
    <w:rsid w:val="00DA346A"/>
    <w:rsid w:val="00DC0467"/>
    <w:rsid w:val="00DC22CD"/>
    <w:rsid w:val="00DC2D67"/>
    <w:rsid w:val="00DD3DFE"/>
    <w:rsid w:val="00DE5426"/>
    <w:rsid w:val="00DF1289"/>
    <w:rsid w:val="00DF2FD9"/>
    <w:rsid w:val="00DF6210"/>
    <w:rsid w:val="00DF643C"/>
    <w:rsid w:val="00E00B33"/>
    <w:rsid w:val="00E021F1"/>
    <w:rsid w:val="00E15176"/>
    <w:rsid w:val="00E31988"/>
    <w:rsid w:val="00E34834"/>
    <w:rsid w:val="00E37097"/>
    <w:rsid w:val="00E61CDE"/>
    <w:rsid w:val="00E65A34"/>
    <w:rsid w:val="00E66E9D"/>
    <w:rsid w:val="00E807F1"/>
    <w:rsid w:val="00EA02DB"/>
    <w:rsid w:val="00EA2D8C"/>
    <w:rsid w:val="00EB7B38"/>
    <w:rsid w:val="00EC02E4"/>
    <w:rsid w:val="00EC57A9"/>
    <w:rsid w:val="00ED3268"/>
    <w:rsid w:val="00EF296D"/>
    <w:rsid w:val="00EF3208"/>
    <w:rsid w:val="00F43052"/>
    <w:rsid w:val="00F456F5"/>
    <w:rsid w:val="00F508E3"/>
    <w:rsid w:val="00F60F76"/>
    <w:rsid w:val="00F80941"/>
    <w:rsid w:val="00F96CB2"/>
    <w:rsid w:val="00F96D92"/>
    <w:rsid w:val="00FB7016"/>
    <w:rsid w:val="00FC01EE"/>
    <w:rsid w:val="00FC4755"/>
    <w:rsid w:val="00FD001A"/>
    <w:rsid w:val="00FE4F70"/>
    <w:rsid w:val="00FE51C9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401084"/>
  <w15:docId w15:val="{C4780A13-BBED-44F1-8D9E-21A893A33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4E68"/>
    <w:pPr>
      <w:tabs>
        <w:tab w:val="center" w:pos="4536"/>
        <w:tab w:val="right" w:pos="9072"/>
      </w:tabs>
    </w:pPr>
  </w:style>
  <w:style w:type="paragraph" w:styleId="a5">
    <w:name w:val="footer"/>
    <w:basedOn w:val="a"/>
    <w:link w:val="a6"/>
    <w:uiPriority w:val="99"/>
    <w:rsid w:val="00D34E68"/>
    <w:pPr>
      <w:tabs>
        <w:tab w:val="center" w:pos="4536"/>
        <w:tab w:val="right" w:pos="9072"/>
      </w:tabs>
    </w:pPr>
  </w:style>
  <w:style w:type="character" w:styleId="a7">
    <w:name w:val="Hyperlink"/>
    <w:rsid w:val="0008513C"/>
    <w:rPr>
      <w:color w:val="0000FF"/>
      <w:u w:val="single"/>
    </w:rPr>
  </w:style>
  <w:style w:type="character" w:styleId="a8">
    <w:name w:val="page number"/>
    <w:basedOn w:val="a0"/>
    <w:rsid w:val="006E4577"/>
  </w:style>
  <w:style w:type="character" w:customStyle="1" w:styleId="a4">
    <w:name w:val="Горен колонтитул Знак"/>
    <w:link w:val="a3"/>
    <w:rsid w:val="00B7444F"/>
    <w:rPr>
      <w:sz w:val="24"/>
      <w:szCs w:val="24"/>
    </w:rPr>
  </w:style>
  <w:style w:type="paragraph" w:styleId="a9">
    <w:name w:val="List Paragraph"/>
    <w:basedOn w:val="a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a">
    <w:name w:val="Table Grid"/>
    <w:basedOn w:val="a1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Долен колонтитул Знак"/>
    <w:basedOn w:val="a0"/>
    <w:link w:val="a5"/>
    <w:uiPriority w:val="99"/>
    <w:rsid w:val="00120D09"/>
    <w:rPr>
      <w:sz w:val="24"/>
      <w:szCs w:val="24"/>
    </w:rPr>
  </w:style>
  <w:style w:type="paragraph" w:styleId="ab">
    <w:name w:val="Balloon Text"/>
    <w:basedOn w:val="a"/>
    <w:link w:val="ac"/>
    <w:semiHidden/>
    <w:unhideWhenUsed/>
    <w:rsid w:val="00021EF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semiHidden/>
    <w:rsid w:val="00021EFE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D6371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6371C"/>
    <w:pPr>
      <w:spacing w:before="0" w:after="160" w:line="240" w:lineRule="auto"/>
      <w:ind w:firstLine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на коментар Знак"/>
    <w:basedOn w:val="a0"/>
    <w:link w:val="ae"/>
    <w:uiPriority w:val="99"/>
    <w:semiHidden/>
    <w:rsid w:val="00D6371C"/>
    <w:rPr>
      <w:rFonts w:asciiTheme="minorHAnsi" w:eastAsiaTheme="minorHAnsi" w:hAnsiTheme="minorHAnsi" w:cstheme="minorBidi"/>
      <w:lang w:eastAsia="en-US"/>
    </w:rPr>
  </w:style>
  <w:style w:type="paragraph" w:styleId="af0">
    <w:name w:val="annotation subject"/>
    <w:basedOn w:val="ae"/>
    <w:next w:val="ae"/>
    <w:link w:val="af1"/>
    <w:semiHidden/>
    <w:unhideWhenUsed/>
    <w:rsid w:val="00D6371C"/>
    <w:pPr>
      <w:spacing w:before="120" w:after="120"/>
      <w:ind w:firstLine="851"/>
    </w:pPr>
    <w:rPr>
      <w:rFonts w:ascii="Times New Roman" w:eastAsia="Times New Roman" w:hAnsi="Times New Roman" w:cs="Times New Roman"/>
      <w:b/>
      <w:bCs/>
      <w:lang w:eastAsia="bg-BG"/>
    </w:rPr>
  </w:style>
  <w:style w:type="character" w:customStyle="1" w:styleId="af1">
    <w:name w:val="Предмет на коментар Знак"/>
    <w:basedOn w:val="af"/>
    <w:link w:val="af0"/>
    <w:semiHidden/>
    <w:rsid w:val="00D6371C"/>
    <w:rPr>
      <w:rFonts w:asciiTheme="minorHAnsi" w:eastAsiaTheme="minorHAnsi" w:hAnsiTheme="minorHAnsi" w:cstheme="minorBidi"/>
      <w:b/>
      <w:bCs/>
      <w:lang w:eastAsia="en-US"/>
    </w:rPr>
  </w:style>
  <w:style w:type="paragraph" w:styleId="af2">
    <w:name w:val="Revision"/>
    <w:hidden/>
    <w:uiPriority w:val="99"/>
    <w:semiHidden/>
    <w:rsid w:val="00D6371C"/>
    <w:rPr>
      <w:sz w:val="24"/>
      <w:szCs w:val="24"/>
    </w:rPr>
  </w:style>
  <w:style w:type="paragraph" w:styleId="af3">
    <w:name w:val="No Spacing"/>
    <w:uiPriority w:val="1"/>
    <w:qFormat/>
    <w:rsid w:val="00D134A6"/>
    <w:rPr>
      <w:rFonts w:ascii="Verdana" w:eastAsia="Calibri" w:hAnsi="Verdana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7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l\Desktop\Blanki\blanki_pr10\digital\9D3stanovishte_pism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DF097-D30F-4911-A6DE-62E8957D7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9D3stanovishte_pismo</Template>
  <TotalTime>17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Uiou0poiuop</vt:lpstr>
      <vt:lpstr>Uiou0poiuop</vt:lpstr>
    </vt:vector>
  </TitlesOfParts>
  <Company/>
  <LinksUpToDate>false</LinksUpToDate>
  <CharactersWithSpaces>1234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subject/>
  <dc:creator>All</dc:creator>
  <cp:keywords/>
  <dc:description/>
  <cp:lastModifiedBy>Мариела Павлова</cp:lastModifiedBy>
  <cp:revision>10</cp:revision>
  <cp:lastPrinted>2018-08-21T12:42:00Z</cp:lastPrinted>
  <dcterms:created xsi:type="dcterms:W3CDTF">2021-03-12T13:18:00Z</dcterms:created>
  <dcterms:modified xsi:type="dcterms:W3CDTF">2021-04-28T08:03:00Z</dcterms:modified>
</cp:coreProperties>
</file>